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9A" w:rsidRPr="00BB292A" w:rsidRDefault="006D729A" w:rsidP="00F50822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 w:rsidRPr="00BB292A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6D729A" w:rsidRPr="00BB292A" w:rsidRDefault="006D729A" w:rsidP="00F50822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 xml:space="preserve">субсидий бюджетам муниципальных районов и городских округов </w:t>
      </w:r>
    </w:p>
    <w:p w:rsidR="006D729A" w:rsidRPr="00BB292A" w:rsidRDefault="006D729A" w:rsidP="00F50822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 xml:space="preserve">на организацию предоставления общедоступного и бесплатного </w:t>
      </w:r>
    </w:p>
    <w:p w:rsidR="006D729A" w:rsidRDefault="006D729A" w:rsidP="00F50822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</w:t>
      </w:r>
      <w:r>
        <w:rPr>
          <w:b/>
          <w:szCs w:val="28"/>
        </w:rPr>
        <w:t>дыха детей в каникулярное время</w:t>
      </w:r>
    </w:p>
    <w:p w:rsidR="006D729A" w:rsidRDefault="006D729A" w:rsidP="00F50822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>на 201</w:t>
      </w:r>
      <w:r>
        <w:rPr>
          <w:b/>
          <w:szCs w:val="28"/>
        </w:rPr>
        <w:t>9</w:t>
      </w:r>
      <w:r w:rsidRPr="00BB292A">
        <w:rPr>
          <w:b/>
          <w:szCs w:val="28"/>
        </w:rPr>
        <w:t xml:space="preserve"> год</w:t>
      </w:r>
    </w:p>
    <w:p w:rsidR="006D729A" w:rsidRDefault="006D729A" w:rsidP="009D62A0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  <w:szCs w:val="28"/>
        </w:rPr>
      </w:pPr>
    </w:p>
    <w:tbl>
      <w:tblPr>
        <w:tblW w:w="9503" w:type="dxa"/>
        <w:tblInd w:w="103" w:type="dxa"/>
        <w:tblLook w:val="00A0" w:firstRow="1" w:lastRow="0" w:firstColumn="1" w:lastColumn="0" w:noHBand="0" w:noVBand="0"/>
      </w:tblPr>
      <w:tblGrid>
        <w:gridCol w:w="5392"/>
        <w:gridCol w:w="1843"/>
        <w:gridCol w:w="2268"/>
      </w:tblGrid>
      <w:tr w:rsidR="006D729A" w:rsidRPr="00186544" w:rsidTr="00D05C79">
        <w:trPr>
          <w:trHeight w:val="20"/>
          <w:tblHeader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Default="006D729A" w:rsidP="00D05C7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района</w:t>
            </w:r>
          </w:p>
          <w:p w:rsidR="006D729A" w:rsidRPr="00BB292A" w:rsidRDefault="006D729A" w:rsidP="00D05C7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(городского округа)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Pr="00BC46F8" w:rsidRDefault="006D729A" w:rsidP="00D05C7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46F8">
              <w:rPr>
                <w:rFonts w:ascii="Times New Roman" w:hAnsi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Default="006D729A" w:rsidP="00D05C7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46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Субсидия, </w:t>
            </w:r>
          </w:p>
          <w:p w:rsidR="006D729A" w:rsidRPr="00BC46F8" w:rsidRDefault="006D729A" w:rsidP="00D05C7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46F8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6D729A" w:rsidRPr="00186544" w:rsidTr="00A560A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BB292A" w:rsidRDefault="006D729A" w:rsidP="00267E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Азнакаевский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86544" w:rsidRDefault="006D729A" w:rsidP="00267E0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86544" w:rsidRDefault="006D729A" w:rsidP="00267E0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192 269,0</w:t>
            </w:r>
          </w:p>
        </w:tc>
      </w:tr>
      <w:tr w:rsidR="006D729A" w:rsidRPr="00186544" w:rsidTr="00D05C79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11.25pt;width:214.5pt;height:39.75pt;z-index:251657728;visibility:visible;mso-position-horizontal-relative:text;mso-position-vertical-relative:text">
                  <v:imagedata r:id="rId6" o:title="" chromakey="white" blacklevel="-3277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360"/>
            </w:tblGrid>
            <w:tr w:rsidR="006D729A" w:rsidRPr="00186544" w:rsidTr="00D05C79">
              <w:trPr>
                <w:trHeight w:val="255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6D729A" w:rsidRPr="00BB292A" w:rsidRDefault="006D729A" w:rsidP="00D05C79">
                  <w:pPr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D729A" w:rsidRPr="00BB292A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D05C79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D05C79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D05C79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D05C79">
        <w:trPr>
          <w:trHeight w:val="540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Default="006D729A" w:rsidP="0089379D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6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 = </w:t>
            </w: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192 269,0</w:t>
            </w:r>
          </w:p>
          <w:p w:rsidR="006D729A" w:rsidRPr="00BC46F8" w:rsidRDefault="006D729A" w:rsidP="0089379D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C46F8" w:rsidRDefault="006D729A" w:rsidP="00D05C7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D729A" w:rsidRPr="00BB292A" w:rsidRDefault="006D729A" w:rsidP="00380FD1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 w:rsidRPr="00BB292A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6D729A" w:rsidRPr="00BB292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 xml:space="preserve">субсидий бюджетам муниципальных районов и городских округов </w:t>
      </w:r>
    </w:p>
    <w:p w:rsidR="006D729A" w:rsidRPr="00BB292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 xml:space="preserve">на организацию предоставления общедоступного и бесплатного </w:t>
      </w:r>
    </w:p>
    <w:p w:rsidR="006D729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</w:t>
      </w:r>
      <w:r>
        <w:rPr>
          <w:b/>
          <w:szCs w:val="28"/>
        </w:rPr>
        <w:t>дыха детей в каникулярное время</w:t>
      </w:r>
    </w:p>
    <w:p w:rsidR="006D729A" w:rsidRPr="00BB292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>на 20</w:t>
      </w:r>
      <w:r>
        <w:rPr>
          <w:b/>
          <w:szCs w:val="28"/>
        </w:rPr>
        <w:t>20</w:t>
      </w:r>
      <w:r w:rsidRPr="00BB292A">
        <w:rPr>
          <w:b/>
          <w:szCs w:val="28"/>
        </w:rPr>
        <w:t xml:space="preserve"> год</w:t>
      </w:r>
    </w:p>
    <w:p w:rsidR="006D729A" w:rsidRPr="00BB292A" w:rsidRDefault="006D729A" w:rsidP="00380FD1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</w:p>
    <w:tbl>
      <w:tblPr>
        <w:tblW w:w="9505" w:type="dxa"/>
        <w:tblInd w:w="103" w:type="dxa"/>
        <w:tblLook w:val="00A0" w:firstRow="1" w:lastRow="0" w:firstColumn="1" w:lastColumn="0" w:noHBand="0" w:noVBand="0"/>
      </w:tblPr>
      <w:tblGrid>
        <w:gridCol w:w="5392"/>
        <w:gridCol w:w="1844"/>
        <w:gridCol w:w="2269"/>
      </w:tblGrid>
      <w:tr w:rsidR="006D729A" w:rsidRPr="00186544" w:rsidTr="00C33BBB">
        <w:trPr>
          <w:trHeight w:val="20"/>
          <w:tblHeader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Default="006D729A" w:rsidP="00E87A8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района</w:t>
            </w:r>
          </w:p>
          <w:p w:rsidR="006D729A" w:rsidRPr="00BB292A" w:rsidRDefault="006D729A" w:rsidP="00E87A8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(городского округа)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Pr="00BB292A" w:rsidRDefault="006D729A" w:rsidP="00C33BB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Default="006D729A" w:rsidP="00C33BB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Субсидия, </w:t>
            </w:r>
          </w:p>
          <w:p w:rsidR="006D729A" w:rsidRPr="00BB292A" w:rsidRDefault="006D729A" w:rsidP="00C33BB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6D729A" w:rsidRPr="00186544" w:rsidTr="001D4C88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D4C88" w:rsidRDefault="006D729A" w:rsidP="00267E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4C88">
              <w:rPr>
                <w:rFonts w:ascii="Times New Roman" w:hAnsi="Times New Roman"/>
                <w:sz w:val="24"/>
                <w:szCs w:val="24"/>
                <w:lang w:eastAsia="ru-RU"/>
              </w:rPr>
              <w:t>Азнакаевский муниципальный район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86544" w:rsidRDefault="006D729A" w:rsidP="00267E0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86544" w:rsidRDefault="006D729A" w:rsidP="00267E0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173 347,4</w:t>
            </w: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027" type="#_x0000_t75" style="position:absolute;margin-left:0;margin-top:11.25pt;width:214.5pt;height:39.75pt;z-index:251658752;visibility:visible;mso-position-horizontal-relative:text;mso-position-vertical-relative:text">
                  <v:imagedata r:id="rId6" o:title="" chromakey="white" blacklevel="-3277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360"/>
            </w:tblGrid>
            <w:tr w:rsidR="006D729A" w:rsidRPr="00186544" w:rsidTr="00C33BBB">
              <w:trPr>
                <w:trHeight w:val="255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6D729A" w:rsidRPr="00BB292A" w:rsidRDefault="006D729A" w:rsidP="00C33BBB">
                  <w:pPr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540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Default="006D729A" w:rsidP="00EA7573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 = </w:t>
            </w: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173 347,4</w:t>
            </w:r>
          </w:p>
          <w:p w:rsidR="006D729A" w:rsidRDefault="006D729A" w:rsidP="00EA7573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D729A" w:rsidRPr="00BB292A" w:rsidRDefault="006D729A" w:rsidP="00EA7573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D729A" w:rsidRPr="00BB292A" w:rsidRDefault="006D729A" w:rsidP="00380FD1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 w:rsidRPr="00BB292A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6D729A" w:rsidRPr="00BB292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 xml:space="preserve">субсидий бюджетам муниципальных районов и городских округов </w:t>
      </w:r>
    </w:p>
    <w:p w:rsidR="006D729A" w:rsidRPr="00BB292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 xml:space="preserve">на организацию предоставления общедоступного и бесплатного </w:t>
      </w:r>
    </w:p>
    <w:p w:rsidR="006D729A" w:rsidRPr="00BB292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 xml:space="preserve"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 </w:t>
      </w:r>
    </w:p>
    <w:p w:rsidR="006D729A" w:rsidRPr="00BB292A" w:rsidRDefault="006D729A" w:rsidP="00380FD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BB292A">
        <w:rPr>
          <w:b/>
          <w:szCs w:val="28"/>
        </w:rPr>
        <w:t>на 20</w:t>
      </w:r>
      <w:r>
        <w:rPr>
          <w:b/>
          <w:szCs w:val="28"/>
        </w:rPr>
        <w:t>21</w:t>
      </w:r>
      <w:r w:rsidRPr="00BB292A">
        <w:rPr>
          <w:b/>
          <w:szCs w:val="28"/>
        </w:rPr>
        <w:t xml:space="preserve"> год</w:t>
      </w:r>
    </w:p>
    <w:p w:rsidR="006D729A" w:rsidRPr="00BB292A" w:rsidRDefault="006D729A" w:rsidP="00380FD1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</w:p>
    <w:tbl>
      <w:tblPr>
        <w:tblW w:w="9505" w:type="dxa"/>
        <w:tblInd w:w="103" w:type="dxa"/>
        <w:tblLook w:val="00A0" w:firstRow="1" w:lastRow="0" w:firstColumn="1" w:lastColumn="0" w:noHBand="0" w:noVBand="0"/>
      </w:tblPr>
      <w:tblGrid>
        <w:gridCol w:w="5392"/>
        <w:gridCol w:w="1844"/>
        <w:gridCol w:w="2269"/>
      </w:tblGrid>
      <w:tr w:rsidR="006D729A" w:rsidRPr="00186544" w:rsidTr="00C33BBB">
        <w:trPr>
          <w:trHeight w:val="20"/>
          <w:tblHeader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Default="006D729A" w:rsidP="00E87A8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района</w:t>
            </w:r>
          </w:p>
          <w:p w:rsidR="006D729A" w:rsidRPr="00BB292A" w:rsidRDefault="006D729A" w:rsidP="00E87A8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(городского округа)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Pr="00BB292A" w:rsidRDefault="006D729A" w:rsidP="00C33BB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9A" w:rsidRDefault="006D729A" w:rsidP="00C33BB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Субсидия, </w:t>
            </w:r>
          </w:p>
          <w:p w:rsidR="006D729A" w:rsidRPr="00BB292A" w:rsidRDefault="006D729A" w:rsidP="00C33BB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6D729A" w:rsidRPr="00186544" w:rsidTr="001D4C88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D4C88" w:rsidRDefault="006D729A" w:rsidP="00267E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4C88">
              <w:rPr>
                <w:rFonts w:ascii="Times New Roman" w:hAnsi="Times New Roman"/>
                <w:sz w:val="24"/>
                <w:szCs w:val="24"/>
                <w:lang w:eastAsia="ru-RU"/>
              </w:rPr>
              <w:t>Азнакаевский муниципальный район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86544" w:rsidRDefault="006D729A" w:rsidP="00267E0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29A" w:rsidRPr="00186544" w:rsidRDefault="006D729A" w:rsidP="00267E0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187 592,3</w:t>
            </w: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Picture 10" o:spid="_x0000_s1028" type="#_x0000_t75" style="position:absolute;margin-left:0;margin-top:11.25pt;width:214.5pt;height:39.75pt;z-index:251656704;visibility:visible;mso-position-horizontal-relative:text;mso-position-vertical-relative:text">
                  <v:imagedata r:id="rId6" o:title="" chromakey="white" blacklevel="-3277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360"/>
            </w:tblGrid>
            <w:tr w:rsidR="006D729A" w:rsidRPr="00186544" w:rsidTr="00C33BBB">
              <w:trPr>
                <w:trHeight w:val="255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6D729A" w:rsidRPr="00BB292A" w:rsidRDefault="006D729A" w:rsidP="00C33BBB">
                  <w:pPr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BB292A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540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FE6A4E" w:rsidRDefault="006D729A" w:rsidP="00EA7573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9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 = </w:t>
            </w:r>
            <w:r w:rsidRPr="00186544">
              <w:rPr>
                <w:rFonts w:ascii="Times New Roman" w:hAnsi="Times New Roman"/>
                <w:color w:val="000000"/>
                <w:sz w:val="24"/>
                <w:szCs w:val="24"/>
              </w:rPr>
              <w:t>187 592,3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FE6A4E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FE6A4E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29A" w:rsidRPr="00186544" w:rsidTr="00C33BBB">
        <w:trPr>
          <w:trHeight w:val="25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FE6A4E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FE6A4E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729A" w:rsidRPr="00FE6A4E" w:rsidRDefault="006D729A" w:rsidP="00C33BB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D729A" w:rsidRDefault="006D729A" w:rsidP="008F0479">
      <w:pPr>
        <w:spacing w:line="240" w:lineRule="auto"/>
        <w:ind w:firstLine="0"/>
        <w:jc w:val="center"/>
      </w:pPr>
    </w:p>
    <w:p w:rsidR="006D729A" w:rsidRPr="00BB292A" w:rsidRDefault="006D729A"/>
    <w:sectPr w:rsidR="006D729A" w:rsidRPr="00BB292A" w:rsidSect="00A37BF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9A" w:rsidRDefault="006D729A" w:rsidP="00A37BF0">
      <w:pPr>
        <w:spacing w:line="240" w:lineRule="auto"/>
      </w:pPr>
      <w:r>
        <w:separator/>
      </w:r>
    </w:p>
  </w:endnote>
  <w:endnote w:type="continuationSeparator" w:id="0">
    <w:p w:rsidR="006D729A" w:rsidRDefault="006D729A" w:rsidP="00A37B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9A" w:rsidRDefault="006D729A" w:rsidP="00A37BF0">
      <w:pPr>
        <w:spacing w:line="240" w:lineRule="auto"/>
      </w:pPr>
      <w:r>
        <w:separator/>
      </w:r>
    </w:p>
  </w:footnote>
  <w:footnote w:type="continuationSeparator" w:id="0">
    <w:p w:rsidR="006D729A" w:rsidRDefault="006D729A" w:rsidP="00A37B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29A" w:rsidRDefault="006D729A" w:rsidP="00A37BF0">
    <w:pPr>
      <w:pStyle w:val="Header"/>
      <w:ind w:firstLine="0"/>
      <w:jc w:val="center"/>
    </w:pPr>
    <w:r w:rsidRPr="00A37BF0">
      <w:rPr>
        <w:sz w:val="24"/>
        <w:szCs w:val="24"/>
      </w:rPr>
      <w:fldChar w:fldCharType="begin"/>
    </w:r>
    <w:r w:rsidRPr="00A37BF0">
      <w:rPr>
        <w:sz w:val="24"/>
        <w:szCs w:val="24"/>
      </w:rPr>
      <w:instrText xml:space="preserve"> PAGE   \* MERGEFORMAT </w:instrText>
    </w:r>
    <w:r w:rsidRPr="00A37BF0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A37BF0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7BF0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2F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62AF"/>
    <w:rsid w:val="00046E94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276B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1F52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C6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544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527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C88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3BEB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4A1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E01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0E7D"/>
    <w:rsid w:val="002A118C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5AB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0FD1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6F99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1D9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804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6F22"/>
    <w:rsid w:val="004A7095"/>
    <w:rsid w:val="004A7501"/>
    <w:rsid w:val="004A77A9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243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4FEB"/>
    <w:rsid w:val="004F51AB"/>
    <w:rsid w:val="004F5212"/>
    <w:rsid w:val="004F547E"/>
    <w:rsid w:val="004F59C3"/>
    <w:rsid w:val="004F5CC3"/>
    <w:rsid w:val="004F5F37"/>
    <w:rsid w:val="004F5FE8"/>
    <w:rsid w:val="004F677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BD7"/>
    <w:rsid w:val="00510F2E"/>
    <w:rsid w:val="00511261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9AA"/>
    <w:rsid w:val="00527ACF"/>
    <w:rsid w:val="00527F47"/>
    <w:rsid w:val="0053059E"/>
    <w:rsid w:val="005305FE"/>
    <w:rsid w:val="0053078C"/>
    <w:rsid w:val="0053097F"/>
    <w:rsid w:val="00530A4A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105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37F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AB3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5A6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23A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6F61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8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58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D0111"/>
    <w:rsid w:val="006D030E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9A"/>
    <w:rsid w:val="006D7436"/>
    <w:rsid w:val="006D7452"/>
    <w:rsid w:val="006D7AD7"/>
    <w:rsid w:val="006D7D10"/>
    <w:rsid w:val="006D7E96"/>
    <w:rsid w:val="006D7F18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00F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CE1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0EC4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32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33"/>
    <w:rsid w:val="007B0D6C"/>
    <w:rsid w:val="007B0E0D"/>
    <w:rsid w:val="007B0EAA"/>
    <w:rsid w:val="007B0F21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CE5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1DC5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6DCF"/>
    <w:rsid w:val="00827225"/>
    <w:rsid w:val="0082730A"/>
    <w:rsid w:val="00827345"/>
    <w:rsid w:val="008275DB"/>
    <w:rsid w:val="0082777D"/>
    <w:rsid w:val="00827D82"/>
    <w:rsid w:val="00827F27"/>
    <w:rsid w:val="008305FD"/>
    <w:rsid w:val="008307AC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37FC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644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517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2B"/>
    <w:rsid w:val="00891E72"/>
    <w:rsid w:val="00891FDB"/>
    <w:rsid w:val="00892B68"/>
    <w:rsid w:val="00892CB1"/>
    <w:rsid w:val="0089379D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A0563"/>
    <w:rsid w:val="008A074D"/>
    <w:rsid w:val="008A0860"/>
    <w:rsid w:val="008A0EB7"/>
    <w:rsid w:val="008A14E3"/>
    <w:rsid w:val="008A18EE"/>
    <w:rsid w:val="008A1AEB"/>
    <w:rsid w:val="008A1B2F"/>
    <w:rsid w:val="008A235E"/>
    <w:rsid w:val="008A2827"/>
    <w:rsid w:val="008A31E1"/>
    <w:rsid w:val="008A35BA"/>
    <w:rsid w:val="008A38B8"/>
    <w:rsid w:val="008A3F1D"/>
    <w:rsid w:val="008A4D83"/>
    <w:rsid w:val="008A4DF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479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AE5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DD7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0A83"/>
    <w:rsid w:val="009812D2"/>
    <w:rsid w:val="0098158E"/>
    <w:rsid w:val="009816BB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CCE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62C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28B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5F78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2A0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2AE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0B16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27A11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BF0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2EB6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0A5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E22"/>
    <w:rsid w:val="00A91E4F"/>
    <w:rsid w:val="00A9209A"/>
    <w:rsid w:val="00A921AB"/>
    <w:rsid w:val="00A923C9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398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47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6F2F"/>
    <w:rsid w:val="00B6715B"/>
    <w:rsid w:val="00B67AD9"/>
    <w:rsid w:val="00B703D4"/>
    <w:rsid w:val="00B7095E"/>
    <w:rsid w:val="00B70A6D"/>
    <w:rsid w:val="00B7101E"/>
    <w:rsid w:val="00B71069"/>
    <w:rsid w:val="00B71204"/>
    <w:rsid w:val="00B71307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0FE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831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92A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6F8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531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BBB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37FC3"/>
    <w:rsid w:val="00C4002D"/>
    <w:rsid w:val="00C40063"/>
    <w:rsid w:val="00C40687"/>
    <w:rsid w:val="00C4086A"/>
    <w:rsid w:val="00C408C2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B35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2AC2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C79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06D9"/>
    <w:rsid w:val="00D412FB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56A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070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797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8D6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27682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2E4A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953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87A80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D0"/>
    <w:rsid w:val="00EA6810"/>
    <w:rsid w:val="00EA7050"/>
    <w:rsid w:val="00EA7558"/>
    <w:rsid w:val="00EA7573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9DF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7D6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3608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22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3FF5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1D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D67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B76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550F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A4E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37BF0"/>
    <w:rPr>
      <w:rFonts w:ascii="SL_Times New Roman" w:hAnsi="SL_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7BF0"/>
    <w:rPr>
      <w:rFonts w:ascii="SL_Times New Roman" w:hAnsi="SL_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770E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0EC4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09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344</Words>
  <Characters>1964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9</cp:revision>
  <cp:lastPrinted>2014-09-22T13:00:00Z</cp:lastPrinted>
  <dcterms:created xsi:type="dcterms:W3CDTF">2018-09-13T13:55:00Z</dcterms:created>
  <dcterms:modified xsi:type="dcterms:W3CDTF">2018-10-08T05:31:00Z</dcterms:modified>
</cp:coreProperties>
</file>